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719DF" w14:textId="77777777" w:rsidR="006F23F9" w:rsidRPr="006A632F" w:rsidRDefault="006F23F9" w:rsidP="006F23F9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3752B" wp14:editId="36D2C604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78E9F" w14:textId="77777777" w:rsidR="006F23F9" w:rsidRDefault="006F23F9" w:rsidP="006F23F9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1A375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1B078E9F" w14:textId="77777777" w:rsidR="006F23F9" w:rsidRDefault="006F23F9" w:rsidP="006F23F9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4F0367A9" wp14:editId="50ACA0ED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09A67878" wp14:editId="52685B4D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08836C4C" wp14:editId="34DE527D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A824A7" w14:textId="77777777" w:rsidR="006F23F9" w:rsidRPr="006A632F" w:rsidRDefault="006F23F9" w:rsidP="006F23F9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4A92EDB0" w14:textId="77777777" w:rsidR="006F23F9" w:rsidRPr="006A632F" w:rsidRDefault="006F23F9" w:rsidP="006F23F9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01B55CAC" w14:textId="77777777" w:rsidR="006F23F9" w:rsidRPr="006A632F" w:rsidRDefault="006F23F9" w:rsidP="006F23F9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25B0DCE5" w14:textId="77777777" w:rsidR="006F23F9" w:rsidRPr="006A632F" w:rsidRDefault="006F23F9" w:rsidP="006F23F9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0D170FB1" w14:textId="77777777" w:rsidR="006F23F9" w:rsidRPr="006A632F" w:rsidRDefault="006F23F9" w:rsidP="006F23F9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p w14:paraId="48C1C341" w14:textId="77777777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</w:p>
    <w:p w14:paraId="4C6C792B" w14:textId="645EC252" w:rsidR="006F23F9" w:rsidRPr="0075397B" w:rsidRDefault="0084527F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color w:val="333333"/>
          <w:sz w:val="18"/>
          <w:szCs w:val="18"/>
        </w:rPr>
      </w:pPr>
      <w:r>
        <w:rPr>
          <w:rFonts w:ascii="Helvetica" w:eastAsia="Times New Roman" w:hAnsi="Helvetica" w:cs="Helvetica"/>
          <w:b/>
          <w:color w:val="333333"/>
          <w:sz w:val="18"/>
          <w:szCs w:val="18"/>
        </w:rPr>
        <w:t xml:space="preserve">Nr.      </w:t>
      </w:r>
      <w:proofErr w:type="spellStart"/>
      <w:r>
        <w:rPr>
          <w:rFonts w:ascii="Helvetica" w:eastAsia="Times New Roman" w:hAnsi="Helvetica" w:cs="Helvetica"/>
          <w:b/>
          <w:color w:val="333333"/>
          <w:sz w:val="18"/>
          <w:szCs w:val="18"/>
        </w:rPr>
        <w:t>Prot</w:t>
      </w:r>
      <w:proofErr w:type="spellEnd"/>
      <w:r w:rsidR="0075397B" w:rsidRPr="0075397B">
        <w:rPr>
          <w:rFonts w:ascii="Helvetica" w:eastAsia="Times New Roman" w:hAnsi="Helvetica" w:cs="Helvetica"/>
          <w:b/>
          <w:color w:val="333333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proofErr w:type="spellStart"/>
      <w:r w:rsidR="0075397B" w:rsidRPr="0075397B">
        <w:rPr>
          <w:rFonts w:ascii="Helvetica" w:eastAsia="Times New Roman" w:hAnsi="Helvetica" w:cs="Helvetica"/>
          <w:b/>
          <w:color w:val="333333"/>
          <w:sz w:val="18"/>
          <w:szCs w:val="18"/>
        </w:rPr>
        <w:t>B.Curri</w:t>
      </w:r>
      <w:proofErr w:type="spellEnd"/>
      <w:r w:rsidR="00B235AF">
        <w:rPr>
          <w:rFonts w:ascii="Helvetica" w:eastAsia="Times New Roman" w:hAnsi="Helvetica" w:cs="Helvetica"/>
          <w:b/>
          <w:color w:val="333333"/>
          <w:sz w:val="18"/>
          <w:szCs w:val="18"/>
        </w:rPr>
        <w:t xml:space="preserve"> me </w:t>
      </w:r>
      <w:r w:rsidR="002310AD">
        <w:rPr>
          <w:rFonts w:ascii="Helvetica" w:eastAsia="Times New Roman" w:hAnsi="Helvetica" w:cs="Helvetica"/>
          <w:b/>
          <w:color w:val="333333"/>
          <w:sz w:val="18"/>
          <w:szCs w:val="18"/>
        </w:rPr>
        <w:t>10</w:t>
      </w:r>
      <w:r w:rsidR="0075397B" w:rsidRPr="0075397B">
        <w:rPr>
          <w:rFonts w:ascii="Helvetica" w:eastAsia="Times New Roman" w:hAnsi="Helvetica" w:cs="Helvetica"/>
          <w:b/>
          <w:color w:val="333333"/>
          <w:sz w:val="18"/>
          <w:szCs w:val="18"/>
        </w:rPr>
        <w:t>.</w:t>
      </w:r>
      <w:r w:rsidR="00373BCB">
        <w:rPr>
          <w:rFonts w:ascii="Helvetica" w:eastAsia="Times New Roman" w:hAnsi="Helvetica" w:cs="Helvetica"/>
          <w:b/>
          <w:color w:val="333333"/>
          <w:sz w:val="18"/>
          <w:szCs w:val="18"/>
        </w:rPr>
        <w:t>11</w:t>
      </w:r>
      <w:r w:rsidR="0075397B" w:rsidRPr="0075397B">
        <w:rPr>
          <w:rFonts w:ascii="Helvetica" w:eastAsia="Times New Roman" w:hAnsi="Helvetica" w:cs="Helvetica"/>
          <w:b/>
          <w:color w:val="333333"/>
          <w:sz w:val="18"/>
          <w:szCs w:val="18"/>
        </w:rPr>
        <w:t>.202</w:t>
      </w:r>
      <w:r w:rsidR="00373BCB">
        <w:rPr>
          <w:rFonts w:ascii="Helvetica" w:eastAsia="Times New Roman" w:hAnsi="Helvetica" w:cs="Helvetica"/>
          <w:b/>
          <w:color w:val="333333"/>
          <w:sz w:val="18"/>
          <w:szCs w:val="18"/>
        </w:rPr>
        <w:t>3</w:t>
      </w:r>
    </w:p>
    <w:p w14:paraId="78713751" w14:textId="77777777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 xml:space="preserve">SHPALLJE </w:t>
      </w:r>
    </w:p>
    <w:p w14:paraId="75E82F65" w14:textId="77777777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 xml:space="preserve">PËR </w:t>
      </w:r>
    </w:p>
    <w:p w14:paraId="16A29B68" w14:textId="286083FE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>LËVIZJE PARALELE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,</w:t>
      </w:r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 xml:space="preserve"> NGRITJE NË </w:t>
      </w:r>
      <w:proofErr w:type="gramStart"/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>DETYRË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 NE</w:t>
      </w:r>
      <w:proofErr w:type="gramEnd"/>
      <w:r w:rsidRPr="006A632F">
        <w:rPr>
          <w:rFonts w:ascii="Helvetica" w:eastAsia="Times New Roman" w:hAnsi="Helvetica" w:cs="Helvetica"/>
          <w:color w:val="333333"/>
          <w:sz w:val="18"/>
          <w:szCs w:val="18"/>
        </w:rPr>
        <w:t xml:space="preserve"> KATEGORINË  E ULËT DREJTUESE</w:t>
      </w:r>
    </w:p>
    <w:p w14:paraId="19B464B8" w14:textId="5F175227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Helvetica" w:eastAsia="Times New Roman" w:hAnsi="Helvetica" w:cs="Helvetica"/>
          <w:color w:val="333333"/>
          <w:sz w:val="18"/>
          <w:szCs w:val="18"/>
        </w:rPr>
        <w:t>(</w:t>
      </w:r>
      <w:proofErr w:type="spellStart"/>
      <w:r>
        <w:rPr>
          <w:rFonts w:ascii="Helvetica" w:eastAsia="Times New Roman" w:hAnsi="Helvetica" w:cs="Helvetica"/>
          <w:color w:val="333333"/>
          <w:sz w:val="18"/>
          <w:szCs w:val="18"/>
        </w:rPr>
        <w:t>Përgjegjës</w:t>
      </w:r>
      <w:proofErr w:type="spellEnd"/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rFonts w:ascii="Helvetica" w:eastAsia="Times New Roman" w:hAnsi="Helvetica" w:cs="Helvetica"/>
          <w:color w:val="333333"/>
          <w:sz w:val="18"/>
          <w:szCs w:val="18"/>
        </w:rPr>
        <w:t>Sektori</w:t>
      </w:r>
      <w:proofErr w:type="spellEnd"/>
      <w:r>
        <w:rPr>
          <w:rFonts w:ascii="Helvetica" w:eastAsia="Times New Roman" w:hAnsi="Helvetica" w:cs="Helvetica"/>
          <w:color w:val="333333"/>
          <w:sz w:val="18"/>
          <w:szCs w:val="18"/>
        </w:rPr>
        <w:t>)</w:t>
      </w:r>
    </w:p>
    <w:p w14:paraId="1CB79449" w14:textId="49C0807F" w:rsidR="00196435" w:rsidRDefault="00196435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</w:p>
    <w:p w14:paraId="790E6904" w14:textId="6AE704E1" w:rsidR="00196435" w:rsidRDefault="00196435" w:rsidP="00ED156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>
        <w:rPr>
          <w:rFonts w:ascii="Helvetica" w:eastAsia="Times New Roman" w:hAnsi="Helvetica" w:cs="Helvetica"/>
          <w:color w:val="333333"/>
          <w:sz w:val="18"/>
          <w:szCs w:val="18"/>
        </w:rPr>
        <w:t>Niveli</w:t>
      </w:r>
      <w:proofErr w:type="spellEnd"/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minimal </w:t>
      </w:r>
      <w:proofErr w:type="spellStart"/>
      <w:r>
        <w:rPr>
          <w:rFonts w:ascii="Helvetica" w:eastAsia="Times New Roman" w:hAnsi="Helvetica" w:cs="Helvetica"/>
          <w:color w:val="333333"/>
          <w:sz w:val="18"/>
          <w:szCs w:val="18"/>
        </w:rPr>
        <w:t>i</w:t>
      </w:r>
      <w:proofErr w:type="spellEnd"/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rFonts w:ascii="Helvetica" w:eastAsia="Times New Roman" w:hAnsi="Helvetica" w:cs="Helvetica"/>
          <w:color w:val="333333"/>
          <w:sz w:val="18"/>
          <w:szCs w:val="18"/>
        </w:rPr>
        <w:t>diplomes</w:t>
      </w:r>
      <w:proofErr w:type="spellEnd"/>
      <w:r w:rsidR="00ED1568">
        <w:rPr>
          <w:rFonts w:ascii="Helvetica" w:eastAsia="Times New Roman" w:hAnsi="Helvetica" w:cs="Helvetica"/>
          <w:color w:val="333333"/>
          <w:sz w:val="18"/>
          <w:szCs w:val="18"/>
        </w:rPr>
        <w:t>”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ED1568">
        <w:rPr>
          <w:rFonts w:ascii="Helvetica" w:eastAsia="Times New Roman" w:hAnsi="Helvetica" w:cs="Helvetica"/>
          <w:color w:val="333333"/>
          <w:sz w:val="18"/>
          <w:szCs w:val="18"/>
        </w:rPr>
        <w:t xml:space="preserve">master </w:t>
      </w:r>
      <w:proofErr w:type="spellStart"/>
      <w:r w:rsidR="00791FF2">
        <w:rPr>
          <w:rFonts w:ascii="Helvetica" w:eastAsia="Times New Roman" w:hAnsi="Helvetica" w:cs="Helvetica"/>
          <w:color w:val="333333"/>
          <w:sz w:val="18"/>
          <w:szCs w:val="18"/>
        </w:rPr>
        <w:t>Profesional</w:t>
      </w:r>
      <w:proofErr w:type="spellEnd"/>
      <w:r w:rsidR="00ED1568">
        <w:rPr>
          <w:rFonts w:ascii="Helvetica" w:eastAsia="Times New Roman" w:hAnsi="Helvetica" w:cs="Helvetica"/>
          <w:color w:val="333333"/>
          <w:sz w:val="18"/>
          <w:szCs w:val="18"/>
        </w:rPr>
        <w:t xml:space="preserve">” </w:t>
      </w:r>
    </w:p>
    <w:p w14:paraId="16006648" w14:textId="77777777" w:rsidR="006F23F9" w:rsidRDefault="006F23F9" w:rsidP="006F23F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</w:p>
    <w:p w14:paraId="5FF4F132" w14:textId="7CBDBCC9" w:rsidR="006F23F9" w:rsidRPr="006F23F9" w:rsidRDefault="006F23F9" w:rsidP="006F23F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</w:pP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Përgjegjës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i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Zyrës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së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Integrimit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Europian</w:t>
      </w:r>
      <w:proofErr w:type="spellEnd"/>
    </w:p>
    <w:p w14:paraId="33F9E8EE" w14:textId="7221EE65" w:rsidR="006F23F9" w:rsidRPr="006F23F9" w:rsidRDefault="006F23F9" w:rsidP="006F23F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</w:pP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Kategoria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e Pages III-a/1</w:t>
      </w:r>
    </w:p>
    <w:p w14:paraId="7299CAB7" w14:textId="1102B715" w:rsidR="006F23F9" w:rsidRDefault="006F23F9" w:rsidP="006F23F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</w:p>
    <w:p w14:paraId="5C223A71" w14:textId="73408C01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6F23F9">
        <w:rPr>
          <w:rFonts w:ascii="Times New Roman" w:hAnsi="Times New Roman"/>
          <w:sz w:val="24"/>
          <w:szCs w:val="24"/>
          <w:lang w:val="de-DE"/>
        </w:rPr>
        <w:t>Bashkia Tropojë</w:t>
      </w:r>
      <w:r w:rsidR="00966CA7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966CA7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307A9C3E" w14:textId="77777777" w:rsidR="006F23F9" w:rsidRPr="006F23F9" w:rsidRDefault="006F23F9" w:rsidP="006F23F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</w:pP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Përgjegjës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i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Zyrës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së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Integrimit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Europian</w:t>
      </w:r>
      <w:proofErr w:type="spellEnd"/>
    </w:p>
    <w:p w14:paraId="6AC8BA8E" w14:textId="77777777" w:rsidR="006F23F9" w:rsidRPr="006F23F9" w:rsidRDefault="006F23F9" w:rsidP="006F23F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</w:pPr>
      <w:proofErr w:type="spellStart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Kategoria</w:t>
      </w:r>
      <w:proofErr w:type="spellEnd"/>
      <w:r w:rsidRPr="006F23F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e Pages III-a/1</w:t>
      </w:r>
    </w:p>
    <w:p w14:paraId="5CBCC276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6BD15264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507D23C0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5852B7C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860DAB4" w14:textId="355D263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4352E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70356">
        <w:rPr>
          <w:rFonts w:ascii="Times New Roman" w:hAnsi="Times New Roman"/>
          <w:b/>
          <w:sz w:val="24"/>
          <w:szCs w:val="24"/>
        </w:rPr>
        <w:t>dhe</w:t>
      </w:r>
      <w:proofErr w:type="spellEnd"/>
      <w:r w:rsidR="005703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57035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6B318F0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0FD0783F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70598BC1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4BA1C02F" w14:textId="0C57280F" w:rsidR="00E00CF9" w:rsidRDefault="00E00CF9" w:rsidP="0019643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06A8753C" w14:textId="0D8DD5EA" w:rsidR="00196435" w:rsidRDefault="00196435" w:rsidP="0019643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 </w:t>
            </w:r>
            <w:r w:rsidR="002310A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9C35B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373BCB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A4352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373BCB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A4352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</w:t>
            </w:r>
          </w:p>
          <w:p w14:paraId="64C3AA21" w14:textId="56BEE845" w:rsidR="00196435" w:rsidRDefault="00196435" w:rsidP="0019643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DETYRE:  </w:t>
            </w:r>
            <w:r w:rsidR="002310A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A4352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373BCB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A4352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373BCB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A4352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</w:t>
            </w:r>
          </w:p>
          <w:p w14:paraId="3CB8100B" w14:textId="352CD82D" w:rsidR="00196435" w:rsidRDefault="00196435" w:rsidP="0019643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4A3D8BF1" w14:textId="77777777" w:rsidR="00196435" w:rsidRDefault="00196435" w:rsidP="00196435">
            <w:pPr>
              <w:spacing w:after="0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14:paraId="1756A6DD" w14:textId="2D616472" w:rsidR="00196435" w:rsidRDefault="00196435" w:rsidP="00196435">
            <w:pPr>
              <w:spacing w:after="0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4C3350" w14:textId="5469D7CE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653698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903D747" w14:textId="146E0E1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70878134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63668EF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5B109D8C" w14:textId="77777777" w:rsidTr="00E00CF9">
        <w:tc>
          <w:tcPr>
            <w:tcW w:w="9855" w:type="dxa"/>
          </w:tcPr>
          <w:p w14:paraId="1974A22D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7E5C9C" w14:textId="15FB710C" w:rsidR="00524EDF" w:rsidRDefault="00F57586" w:rsidP="00F5758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rmjet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platformes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elektronike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–intranet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krijuar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Qeveria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Shqip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ris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GoA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dedikuar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vendos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mbaje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kontakte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af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 w:rsidR="00524EDF">
              <w:rPr>
                <w:rFonts w:ascii="Times New Roman" w:hAnsi="Times New Roman"/>
                <w:sz w:val="24"/>
                <w:szCs w:val="24"/>
              </w:rPr>
              <w:t>rta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institucionet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partnere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nivel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q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 w:rsidR="00524EDF">
              <w:rPr>
                <w:rFonts w:ascii="Times New Roman" w:hAnsi="Times New Roman"/>
                <w:sz w:val="24"/>
                <w:szCs w:val="24"/>
              </w:rPr>
              <w:t>ndror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bashkit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tjera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institucione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partnere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EDF"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24EDF">
              <w:rPr>
                <w:rFonts w:ascii="Times New Roman" w:hAnsi="Times New Roman"/>
                <w:sz w:val="24"/>
                <w:szCs w:val="24"/>
              </w:rPr>
              <w:t xml:space="preserve"> BE-se.</w:t>
            </w:r>
          </w:p>
          <w:p w14:paraId="4CB3925B" w14:textId="1C00EF72" w:rsidR="00524EDF" w:rsidRDefault="00524EDF" w:rsidP="00F5758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rmjet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platform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praktikat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eksperiencat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ndaj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tjer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02840D" w14:textId="5EA16F78" w:rsidR="00524EDF" w:rsidRDefault="00524EDF" w:rsidP="00F5758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ndaj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infromacionin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aktivitetet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shjtet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BE-se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90BC25" w14:textId="78425A69" w:rsidR="00524EDF" w:rsidRDefault="00524EDF" w:rsidP="00F5758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kontribu</w:t>
            </w:r>
            <w:r w:rsidR="00F53049">
              <w:rPr>
                <w:rFonts w:ascii="Times New Roman" w:hAnsi="Times New Roman"/>
                <w:sz w:val="24"/>
                <w:szCs w:val="24"/>
              </w:rPr>
              <w:t>oje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rregullisht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informacione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 w:rsidR="00F53049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faqen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internetit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mediat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sociale</w:t>
            </w:r>
            <w:proofErr w:type="spellEnd"/>
            <w:r w:rsidR="00F530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8E8D9E" w14:textId="534005DC" w:rsidR="00F53049" w:rsidRDefault="00524EDF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rndaj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informuese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Fondet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,programet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BE-se ,et.)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zyrtar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aktivitete,konferenca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seminare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DBA663" w14:textId="350E548F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rhap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praktikat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leht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shk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mbimin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eksperiencave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8B0273" w14:textId="0F2A0811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siguroj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vizibilitetin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rkuar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zyren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BE-se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E9D17E" w14:textId="7B7AAFF0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mbledh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informacione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qytetar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dobin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informacioneve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rndan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zyra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BE-se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168ED6" w14:textId="739AE1C2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koordinoj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procesin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mbledhjes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dh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kuad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vler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rformanc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728D31" w14:textId="56BF8DE8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asistoj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eventeve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BE-ne.</w:t>
            </w:r>
          </w:p>
          <w:p w14:paraId="539F8EE7" w14:textId="520E23CD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-organizoje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aktivitete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vogla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qytetar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Bashki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shkolla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komunitete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locale)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punoj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OJF-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rgatitjen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aktivitete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ngjashme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3A28A8" w14:textId="1A06B835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rndaj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promovuese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fondet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programet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BE-SE .</w:t>
            </w:r>
          </w:p>
          <w:p w14:paraId="71368EB8" w14:textId="3AE6FD85" w:rsidR="00F53049" w:rsidRDefault="00F53049" w:rsidP="00524EDF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marr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pjes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trajnimet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sesionet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informative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lidhura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BE-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F9892F" w14:textId="2C2E1DE9" w:rsidR="00E00CF9" w:rsidRDefault="00BA3775" w:rsidP="0019643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transferoj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njohurit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="00F53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3049">
              <w:rPr>
                <w:rFonts w:ascii="Times New Roman" w:hAnsi="Times New Roman"/>
                <w:sz w:val="24"/>
                <w:szCs w:val="24"/>
              </w:rPr>
              <w:t>p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 w:rsidR="00F53049">
              <w:rPr>
                <w:rFonts w:ascii="Times New Roman" w:hAnsi="Times New Roman"/>
                <w:sz w:val="24"/>
                <w:szCs w:val="24"/>
              </w:rPr>
              <w:t>rfituara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koleg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19643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2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CF9" w:rsidRPr="00242CB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2778FD05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9E15CDB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678F77A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5EDABB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25B3FB1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4B3E69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04A2DF4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6C99BBDF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75CF3F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407717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0C956B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70FA7B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1EA28C33" w14:textId="70AE0589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196435">
        <w:rPr>
          <w:rFonts w:ascii="Times New Roman" w:hAnsi="Times New Roman"/>
          <w:sz w:val="24"/>
          <w:szCs w:val="24"/>
          <w:lang w:val="de-DE"/>
        </w:rPr>
        <w:t>.</w:t>
      </w:r>
    </w:p>
    <w:p w14:paraId="5CE93D25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7ADB8C41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53A0955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Kandidatët duhet të plotësojnë kriteret e veçanta si vijon:</w:t>
      </w:r>
    </w:p>
    <w:p w14:paraId="528D406E" w14:textId="7DD83A4E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</w:t>
      </w:r>
      <w:r w:rsidR="0044333F">
        <w:rPr>
          <w:rFonts w:ascii="Times New Roman" w:hAnsi="Times New Roman"/>
          <w:color w:val="000000"/>
          <w:sz w:val="24"/>
          <w:szCs w:val="24"/>
          <w:lang w:val="de-DE"/>
        </w:rPr>
        <w:t xml:space="preserve">e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niveli</w:t>
      </w:r>
      <w:r w:rsidR="0044333F">
        <w:rPr>
          <w:rFonts w:ascii="Times New Roman" w:hAnsi="Times New Roman"/>
          <w:color w:val="000000"/>
          <w:sz w:val="24"/>
          <w:szCs w:val="24"/>
          <w:lang w:val="de-DE"/>
        </w:rPr>
        <w:t xml:space="preserve"> Master Profesional/</w:t>
      </w:r>
      <w:r w:rsidR="00570356">
        <w:rPr>
          <w:rFonts w:ascii="Times New Roman" w:hAnsi="Times New Roman"/>
          <w:color w:val="000000"/>
          <w:sz w:val="24"/>
          <w:szCs w:val="24"/>
          <w:lang w:val="de-DE"/>
        </w:rPr>
        <w:t>Shkencor ne shkenca shoqerore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0FEDAD68" w14:textId="31DBD99A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ED1568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44333F">
        <w:rPr>
          <w:rFonts w:ascii="Times New Roman" w:hAnsi="Times New Roman"/>
          <w:color w:val="000000"/>
          <w:sz w:val="24"/>
          <w:szCs w:val="24"/>
          <w:lang w:val="de-DE"/>
        </w:rPr>
        <w:t>1</w:t>
      </w:r>
      <w:r w:rsidR="00ED1568">
        <w:rPr>
          <w:rFonts w:ascii="Times New Roman" w:hAnsi="Times New Roman"/>
          <w:color w:val="000000"/>
          <w:sz w:val="24"/>
          <w:szCs w:val="24"/>
          <w:lang w:val="de-DE"/>
        </w:rPr>
        <w:t xml:space="preserve"> vit</w:t>
      </w:r>
      <w:r w:rsidR="0044333F">
        <w:rPr>
          <w:rFonts w:ascii="Times New Roman" w:hAnsi="Times New Roman"/>
          <w:color w:val="000000"/>
          <w:sz w:val="24"/>
          <w:szCs w:val="24"/>
          <w:lang w:val="de-DE"/>
        </w:rPr>
        <w:t>.</w:t>
      </w:r>
    </w:p>
    <w:p w14:paraId="2C222269" w14:textId="0F906660" w:rsidR="00E00CF9" w:rsidRPr="00ED1568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aftësi të mira </w:t>
      </w:r>
      <w:r w:rsidRPr="00ED1568">
        <w:rPr>
          <w:rFonts w:ascii="Times New Roman" w:hAnsi="Times New Roman"/>
          <w:color w:val="000000"/>
          <w:sz w:val="24"/>
          <w:szCs w:val="24"/>
          <w:lang w:val="de-DE"/>
        </w:rPr>
        <w:t>komunikuese dhe të punës në grup.</w:t>
      </w:r>
    </w:p>
    <w:p w14:paraId="348ECF64" w14:textId="3CD697F5" w:rsidR="00E00CF9" w:rsidRPr="00ED1568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D1568">
        <w:rPr>
          <w:rFonts w:ascii="Times New Roman" w:hAnsi="Times New Roman"/>
          <w:sz w:val="24"/>
          <w:szCs w:val="24"/>
          <w:lang w:val="de-DE"/>
        </w:rPr>
        <w:t xml:space="preserve">Të zotërojnë </w:t>
      </w:r>
      <w:r w:rsidR="0044333F">
        <w:rPr>
          <w:rFonts w:ascii="Times New Roman" w:hAnsi="Times New Roman"/>
          <w:sz w:val="24"/>
          <w:szCs w:val="24"/>
          <w:lang w:val="de-DE"/>
        </w:rPr>
        <w:t>mire</w:t>
      </w:r>
      <w:r w:rsidR="00ED1568" w:rsidRPr="00ED1568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44333F">
        <w:rPr>
          <w:rFonts w:ascii="Times New Roman" w:hAnsi="Times New Roman"/>
          <w:sz w:val="24"/>
          <w:szCs w:val="24"/>
          <w:lang w:val="de-DE"/>
        </w:rPr>
        <w:t>Gjuhen Angleze</w:t>
      </w:r>
      <w:r w:rsidRPr="00ED1568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14:paraId="0A7C835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5C6A9EB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1718101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A6EB4AA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0BEAFE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415CB8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32DD7D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1E6FAF8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DAD89C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458ACEC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92AEF45" w14:textId="77777777" w:rsidR="00E00CF9" w:rsidRDefault="006E54FF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F2A2180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E541A06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B7708A8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309402E1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93F3027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8272DC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2213C41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6B56AB47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76F5A578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48D9F556" w14:textId="22301DB4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75397B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2310AD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9C35BF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373BCB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A4352E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373BCB">
        <w:rPr>
          <w:rFonts w:ascii="Times New Roman" w:hAnsi="Times New Roman"/>
          <w:b/>
          <w:i/>
          <w:sz w:val="24"/>
          <w:szCs w:val="24"/>
          <w:lang w:val="de-DE"/>
        </w:rPr>
        <w:t>3</w:t>
      </w:r>
    </w:p>
    <w:p w14:paraId="6CA5D11C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EF0ED8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0541C7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5D45C9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BD4A091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720BCB0" w14:textId="23920E6C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75397B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310AD">
        <w:rPr>
          <w:rFonts w:ascii="Times New Roman" w:hAnsi="Times New Roman"/>
          <w:sz w:val="24"/>
          <w:szCs w:val="24"/>
          <w:lang w:val="de-DE"/>
        </w:rPr>
        <w:t>21</w:t>
      </w:r>
      <w:r w:rsidR="00A4352E">
        <w:rPr>
          <w:rFonts w:ascii="Times New Roman" w:hAnsi="Times New Roman"/>
          <w:sz w:val="24"/>
          <w:szCs w:val="24"/>
          <w:lang w:val="de-DE"/>
        </w:rPr>
        <w:t>.</w:t>
      </w:r>
      <w:r w:rsidR="00373BCB">
        <w:rPr>
          <w:rFonts w:ascii="Times New Roman" w:hAnsi="Times New Roman"/>
          <w:sz w:val="24"/>
          <w:szCs w:val="24"/>
          <w:lang w:val="de-DE"/>
        </w:rPr>
        <w:t>11</w:t>
      </w:r>
      <w:r w:rsidR="00A4352E">
        <w:rPr>
          <w:rFonts w:ascii="Times New Roman" w:hAnsi="Times New Roman"/>
          <w:sz w:val="24"/>
          <w:szCs w:val="24"/>
          <w:lang w:val="de-DE"/>
        </w:rPr>
        <w:t>.202</w:t>
      </w:r>
      <w:r w:rsidR="00373BCB">
        <w:rPr>
          <w:rFonts w:ascii="Times New Roman" w:hAnsi="Times New Roman"/>
          <w:sz w:val="24"/>
          <w:szCs w:val="24"/>
          <w:lang w:val="de-DE"/>
        </w:rPr>
        <w:t>3</w:t>
      </w:r>
      <w:r w:rsidR="00ED1568"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 w:rsidR="00ED1568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ED1568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D1568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D1568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ED1568">
        <w:rPr>
          <w:rFonts w:ascii="Times New Roman" w:hAnsi="Times New Roman"/>
          <w:sz w:val="24"/>
          <w:szCs w:val="24"/>
          <w:lang w:val="de-DE"/>
        </w:rPr>
        <w:t xml:space="preserve"> 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0DF34F8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4A3ED29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4768004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722084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FA47DB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5119B9F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30058DA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310BAFA1" w14:textId="77777777" w:rsidR="00406560" w:rsidRPr="00406560" w:rsidRDefault="00406560" w:rsidP="00406560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mbi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mbikqyrjen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dhe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mbështetjen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strukturave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Koordinimit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Kombëtar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Instrumentit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(NIPAC)</w:t>
      </w:r>
    </w:p>
    <w:p w14:paraId="285D8CE1" w14:textId="77777777" w:rsidR="00406560" w:rsidRPr="00406560" w:rsidRDefault="00406560" w:rsidP="00406560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139/2015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vetëqeverisjen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Vendore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>”</w:t>
      </w:r>
    </w:p>
    <w:p w14:paraId="27F261F7" w14:textId="77777777" w:rsidR="00406560" w:rsidRPr="00406560" w:rsidRDefault="00406560" w:rsidP="00406560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152/2013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Nëpunësin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Civil”</w:t>
      </w:r>
    </w:p>
    <w:p w14:paraId="18A50C7C" w14:textId="77777777" w:rsidR="00406560" w:rsidRPr="00406560" w:rsidRDefault="00406560" w:rsidP="00406560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VKM. 450 ,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datë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26.07.2018</w:t>
      </w:r>
    </w:p>
    <w:p w14:paraId="0EDCBD07" w14:textId="77777777" w:rsidR="00406560" w:rsidRPr="00406560" w:rsidRDefault="00406560" w:rsidP="00406560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nr. 9131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datë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08.09. 2003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rregullat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etikës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administrate”</w:t>
      </w:r>
    </w:p>
    <w:p w14:paraId="454C7010" w14:textId="77777777" w:rsidR="00406560" w:rsidRPr="00406560" w:rsidRDefault="00406560" w:rsidP="00406560">
      <w:pPr>
        <w:shd w:val="clear" w:color="auto" w:fill="FFFFFF"/>
        <w:spacing w:after="0"/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14:paraId="5DCD8962" w14:textId="69C622C4" w:rsidR="00E00CF9" w:rsidRDefault="00E00CF9" w:rsidP="0040656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311C5B41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27E5A09C" w14:textId="0A38B82E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80FAC0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F4F4BE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01F9E7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C48409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AE3DBB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126FFD8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6D5DF0F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47F32F04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575F9846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9619DE2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00F2A28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7751A3BA" w14:textId="6756EB10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373BCB">
        <w:fldChar w:fldCharType="begin"/>
      </w:r>
      <w:r w:rsidR="00373BCB">
        <w:instrText xml:space="preserve"> HYPERLINK "http://www.dap.gov.al" </w:instrText>
      </w:r>
      <w:r w:rsidR="00373BCB">
        <w:fldChar w:fldCharType="separate"/>
      </w:r>
      <w:r w:rsidR="00196435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 w:rsidR="00373BCB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1203077E" w14:textId="77777777" w:rsidR="00E00CF9" w:rsidRDefault="006E54FF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1943219A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15CC8081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6CC69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0B912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616A8797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4EE08492" w14:textId="158E9A76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D1568">
        <w:rPr>
          <w:rFonts w:ascii="Times New Roman" w:hAnsi="Times New Roman"/>
          <w:sz w:val="24"/>
          <w:szCs w:val="24"/>
        </w:rPr>
        <w:t>Njesia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D1568">
        <w:rPr>
          <w:rFonts w:ascii="Times New Roman" w:hAnsi="Times New Roman"/>
          <w:sz w:val="24"/>
          <w:szCs w:val="24"/>
        </w:rPr>
        <w:t>Menaxhimit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568">
        <w:rPr>
          <w:rFonts w:ascii="Times New Roman" w:hAnsi="Times New Roman"/>
          <w:sz w:val="24"/>
          <w:szCs w:val="24"/>
        </w:rPr>
        <w:t>të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568">
        <w:rPr>
          <w:rFonts w:ascii="Times New Roman" w:hAnsi="Times New Roman"/>
          <w:sz w:val="24"/>
          <w:szCs w:val="24"/>
        </w:rPr>
        <w:t>Burimeve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568">
        <w:rPr>
          <w:rFonts w:ascii="Times New Roman" w:hAnsi="Times New Roman"/>
          <w:sz w:val="24"/>
          <w:szCs w:val="24"/>
        </w:rPr>
        <w:t>Njerëzore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568">
        <w:rPr>
          <w:rFonts w:ascii="Times New Roman" w:hAnsi="Times New Roman"/>
          <w:sz w:val="24"/>
          <w:szCs w:val="24"/>
        </w:rPr>
        <w:t>Bashkia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568">
        <w:rPr>
          <w:rFonts w:ascii="Times New Roman" w:hAnsi="Times New Roman"/>
          <w:sz w:val="24"/>
          <w:szCs w:val="24"/>
        </w:rPr>
        <w:t>Tropojë</w:t>
      </w:r>
      <w:proofErr w:type="spellEnd"/>
      <w:r w:rsidR="00ED15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64AB14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A7FBB4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2140350A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63A3744F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373F747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1864873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10B1F12A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294FDFC1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157D9268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0D665176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7847B85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276E70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6DD1A5DA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89A4B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813B6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1ED493B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C3355C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386F8B84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A480BF7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28FFC15F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79A65F31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7213C559" w14:textId="77777777" w:rsidR="00ED1568" w:rsidRDefault="00E00CF9" w:rsidP="00ED1568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02A7CC4" w14:textId="7A39F10C" w:rsidR="00E00CF9" w:rsidRDefault="00570356" w:rsidP="00ED1568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1-</w:t>
      </w:r>
      <w:r w:rsidR="00E00CF9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>
        <w:rPr>
          <w:rFonts w:ascii="Times New Roman" w:hAnsi="Times New Roman"/>
          <w:color w:val="000000"/>
          <w:sz w:val="24"/>
          <w:szCs w:val="24"/>
        </w:rPr>
        <w:t>zotërojnë</w:t>
      </w:r>
      <w:proofErr w:type="spellEnd"/>
      <w:r w:rsidR="00E00C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color w:val="000000"/>
          <w:sz w:val="24"/>
          <w:szCs w:val="24"/>
        </w:rPr>
        <w:t>diplomë</w:t>
      </w:r>
      <w:proofErr w:type="spellEnd"/>
      <w:r w:rsidR="00E00C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color w:val="000000"/>
          <w:sz w:val="24"/>
          <w:szCs w:val="24"/>
        </w:rPr>
        <w:t>nivelit</w:t>
      </w:r>
      <w:proofErr w:type="spellEnd"/>
      <w:r w:rsidR="00E00CF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“Master </w:t>
      </w:r>
      <w:proofErr w:type="spellStart"/>
      <w:r w:rsidR="0044333F">
        <w:rPr>
          <w:rFonts w:ascii="Times New Roman" w:hAnsi="Times New Roman"/>
          <w:color w:val="000000"/>
          <w:sz w:val="24"/>
          <w:szCs w:val="24"/>
        </w:rPr>
        <w:t>Profesional</w:t>
      </w:r>
      <w:proofErr w:type="spellEnd"/>
      <w:r w:rsidR="0044333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Shkencor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” ne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shoqe</w:t>
      </w:r>
      <w:r w:rsidR="0044333F">
        <w:rPr>
          <w:rFonts w:ascii="Times New Roman" w:hAnsi="Times New Roman"/>
          <w:color w:val="000000"/>
          <w:sz w:val="24"/>
          <w:szCs w:val="24"/>
        </w:rPr>
        <w:t>rore</w:t>
      </w:r>
      <w:proofErr w:type="spellEnd"/>
      <w:r w:rsidR="00ED1568">
        <w:rPr>
          <w:rFonts w:ascii="Times New Roman" w:hAnsi="Times New Roman"/>
          <w:color w:val="000000"/>
          <w:sz w:val="24"/>
          <w:szCs w:val="24"/>
        </w:rPr>
        <w:t>.</w:t>
      </w:r>
      <w:r w:rsidR="00E00CF9">
        <w:rPr>
          <w:rFonts w:ascii="Times New Roman" w:hAnsi="Times New Roman"/>
          <w:color w:val="000000"/>
          <w:sz w:val="24"/>
          <w:szCs w:val="24"/>
        </w:rPr>
        <w:t>.</w:t>
      </w:r>
      <w:r w:rsidR="00E00CF9">
        <w:rPr>
          <w:rFonts w:ascii="Times New Roman" w:hAnsi="Times New Roman"/>
          <w:sz w:val="24"/>
          <w:szCs w:val="24"/>
        </w:rPr>
        <w:t>(</w:t>
      </w:r>
      <w:r w:rsidR="00E00CF9"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>).</w:t>
      </w:r>
    </w:p>
    <w:p w14:paraId="690134DB" w14:textId="04CC3ACE" w:rsidR="00E00CF9" w:rsidRPr="00570356" w:rsidRDefault="00570356" w:rsidP="0057035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70356">
        <w:rPr>
          <w:rFonts w:ascii="Times New Roman" w:hAnsi="Times New Roman"/>
          <w:color w:val="000000"/>
          <w:sz w:val="24"/>
          <w:szCs w:val="24"/>
        </w:rPr>
        <w:t>2-</w:t>
      </w:r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ED1568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333F">
        <w:rPr>
          <w:rFonts w:ascii="Times New Roman" w:hAnsi="Times New Roman"/>
          <w:color w:val="000000"/>
          <w:sz w:val="24"/>
          <w:szCs w:val="24"/>
        </w:rPr>
        <w:t>1</w:t>
      </w:r>
      <w:r w:rsidR="00ED1568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D1568" w:rsidRPr="00570356">
        <w:rPr>
          <w:rFonts w:ascii="Times New Roman" w:hAnsi="Times New Roman"/>
          <w:color w:val="000000"/>
          <w:sz w:val="24"/>
          <w:szCs w:val="24"/>
        </w:rPr>
        <w:t>vit</w:t>
      </w:r>
      <w:proofErr w:type="spellEnd"/>
      <w:r w:rsidR="0044333F">
        <w:rPr>
          <w:rFonts w:ascii="Times New Roman" w:hAnsi="Times New Roman"/>
          <w:color w:val="FF0000"/>
          <w:sz w:val="24"/>
          <w:szCs w:val="24"/>
        </w:rPr>
        <w:t>.</w:t>
      </w:r>
    </w:p>
    <w:p w14:paraId="40DE9897" w14:textId="3690B82A" w:rsidR="0044333F" w:rsidRPr="00570356" w:rsidRDefault="00570356" w:rsidP="0057035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70356">
        <w:rPr>
          <w:rFonts w:ascii="Times New Roman" w:hAnsi="Times New Roman"/>
          <w:color w:val="000000"/>
          <w:sz w:val="24"/>
          <w:szCs w:val="24"/>
        </w:rPr>
        <w:t>3-</w:t>
      </w:r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57035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="00E00CF9" w:rsidRPr="00570356">
        <w:rPr>
          <w:rFonts w:ascii="Times New Roman" w:hAnsi="Times New Roman"/>
          <w:color w:val="000000"/>
          <w:sz w:val="24"/>
          <w:szCs w:val="24"/>
        </w:rPr>
        <w:t>.</w:t>
      </w:r>
    </w:p>
    <w:p w14:paraId="66988920" w14:textId="6F6D62CE" w:rsidR="00E00CF9" w:rsidRPr="00570356" w:rsidRDefault="00570356" w:rsidP="00570356">
      <w:pPr>
        <w:jc w:val="both"/>
        <w:rPr>
          <w:rFonts w:ascii="Times New Roman" w:hAnsi="Times New Roman"/>
          <w:sz w:val="24"/>
          <w:szCs w:val="24"/>
        </w:rPr>
      </w:pPr>
      <w:r w:rsidRPr="00570356">
        <w:rPr>
          <w:rFonts w:ascii="Times New Roman" w:hAnsi="Times New Roman"/>
          <w:sz w:val="24"/>
          <w:szCs w:val="24"/>
        </w:rPr>
        <w:lastRenderedPageBreak/>
        <w:t>4-</w:t>
      </w:r>
      <w:r w:rsidR="00E00CF9" w:rsidRPr="00570356">
        <w:rPr>
          <w:rFonts w:ascii="Times New Roman" w:hAnsi="Times New Roman"/>
          <w:sz w:val="24"/>
          <w:szCs w:val="24"/>
        </w:rPr>
        <w:t xml:space="preserve">Të </w:t>
      </w:r>
      <w:proofErr w:type="spellStart"/>
      <w:r w:rsidR="00E00CF9" w:rsidRPr="00570356">
        <w:rPr>
          <w:rFonts w:ascii="Times New Roman" w:hAnsi="Times New Roman"/>
          <w:sz w:val="24"/>
          <w:szCs w:val="24"/>
        </w:rPr>
        <w:t>zotëroj</w:t>
      </w:r>
      <w:r w:rsidR="0044333F">
        <w:rPr>
          <w:rFonts w:ascii="Times New Roman" w:hAnsi="Times New Roman"/>
          <w:sz w:val="24"/>
          <w:szCs w:val="24"/>
        </w:rPr>
        <w:t>e</w:t>
      </w:r>
      <w:proofErr w:type="spellEnd"/>
      <w:r w:rsidR="0044333F">
        <w:rPr>
          <w:rFonts w:ascii="Times New Roman" w:hAnsi="Times New Roman"/>
          <w:sz w:val="24"/>
          <w:szCs w:val="24"/>
        </w:rPr>
        <w:t xml:space="preserve"> mire </w:t>
      </w:r>
      <w:proofErr w:type="spellStart"/>
      <w:r w:rsidR="0044333F">
        <w:rPr>
          <w:rFonts w:ascii="Times New Roman" w:hAnsi="Times New Roman"/>
          <w:sz w:val="24"/>
          <w:szCs w:val="24"/>
        </w:rPr>
        <w:t>gjuhen</w:t>
      </w:r>
      <w:proofErr w:type="spellEnd"/>
      <w:r w:rsidR="004433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33F">
        <w:rPr>
          <w:rFonts w:ascii="Times New Roman" w:hAnsi="Times New Roman"/>
          <w:sz w:val="24"/>
          <w:szCs w:val="24"/>
        </w:rPr>
        <w:t>Angleze</w:t>
      </w:r>
      <w:proofErr w:type="spellEnd"/>
      <w:r w:rsidR="00ED1568" w:rsidRPr="00570356">
        <w:rPr>
          <w:rFonts w:ascii="Times New Roman" w:hAnsi="Times New Roman"/>
          <w:sz w:val="24"/>
          <w:szCs w:val="24"/>
        </w:rPr>
        <w:t>.</w:t>
      </w:r>
    </w:p>
    <w:p w14:paraId="04D18119" w14:textId="77777777" w:rsidR="00E00CF9" w:rsidRDefault="00E00CF9" w:rsidP="00E00C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745241D8" w14:textId="0B811E86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5430C28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2B4EA4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18CE53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083640D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24611CB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C977850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19EF7B1E" w14:textId="77777777" w:rsidR="00E00CF9" w:rsidRDefault="006E54FF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1352F083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6FE1976C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C7AEF2A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5335EB8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698BE7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CD04FD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1E94FA0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5448941E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7F6717DD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10B78BD" w14:textId="75E4055E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75397B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2310AD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A4352E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373BCB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A4352E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373BCB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</w:t>
      </w:r>
      <w:r w:rsidR="00A4352E">
        <w:rPr>
          <w:rFonts w:ascii="Times New Roman" w:hAnsi="Times New Roman"/>
          <w:b/>
          <w:i/>
          <w:sz w:val="24"/>
          <w:szCs w:val="24"/>
          <w:lang w:val="de-DE"/>
        </w:rPr>
        <w:t>ë Institucionin Bashkia Tropoje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2023C374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FB7AF4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0DF5F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DA28AE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34CB7408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C2F36D0" w14:textId="4D96B4E2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75397B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310AD">
        <w:rPr>
          <w:rFonts w:ascii="Times New Roman" w:hAnsi="Times New Roman"/>
          <w:sz w:val="24"/>
          <w:szCs w:val="24"/>
          <w:lang w:val="de-DE"/>
        </w:rPr>
        <w:t>04</w:t>
      </w:r>
      <w:r w:rsidR="00A1288A">
        <w:rPr>
          <w:rFonts w:ascii="Times New Roman" w:hAnsi="Times New Roman"/>
          <w:sz w:val="24"/>
          <w:szCs w:val="24"/>
          <w:lang w:val="de-DE"/>
        </w:rPr>
        <w:t>.</w:t>
      </w:r>
      <w:r w:rsidR="002310AD">
        <w:rPr>
          <w:rFonts w:ascii="Times New Roman" w:hAnsi="Times New Roman"/>
          <w:sz w:val="24"/>
          <w:szCs w:val="24"/>
          <w:lang w:val="de-DE"/>
        </w:rPr>
        <w:t>12</w:t>
      </w:r>
      <w:bookmarkStart w:id="0" w:name="_GoBack"/>
      <w:bookmarkEnd w:id="0"/>
      <w:r w:rsidR="00A4352E">
        <w:rPr>
          <w:rFonts w:ascii="Times New Roman" w:hAnsi="Times New Roman"/>
          <w:sz w:val="24"/>
          <w:szCs w:val="24"/>
          <w:lang w:val="de-DE"/>
        </w:rPr>
        <w:t>.202</w:t>
      </w:r>
      <w:r w:rsidR="00373BCB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E233C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E233CD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233CD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233C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E233CD">
        <w:rPr>
          <w:rFonts w:ascii="Times New Roman" w:hAnsi="Times New Roman"/>
          <w:sz w:val="24"/>
          <w:szCs w:val="24"/>
          <w:lang w:val="de-DE"/>
        </w:rPr>
        <w:t xml:space="preserve"> 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3A56B69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2BA7570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951D575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DC3A7A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602826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3769EC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8B617C1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2A3B89B" w14:textId="702768E7" w:rsidR="00E233CD" w:rsidRPr="00406560" w:rsidRDefault="00E00CF9" w:rsidP="00E233CD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lastRenderedPageBreak/>
        <w:t>.</w:t>
      </w:r>
      <w:r w:rsidR="00E233CD" w:rsidRPr="00E233CD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mbi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mbikqyrjen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dhe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mbështetjen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e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strukturave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të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Koordinimit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Kombëtar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të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="00E233CD" w:rsidRPr="00406560">
        <w:rPr>
          <w:rFonts w:ascii="Times New Roman" w:eastAsiaTheme="minorEastAsia" w:hAnsi="Times New Roman"/>
          <w:sz w:val="24"/>
          <w:szCs w:val="24"/>
        </w:rPr>
        <w:t>Instrumentit</w:t>
      </w:r>
      <w:proofErr w:type="spellEnd"/>
      <w:r w:rsidR="00E233CD" w:rsidRPr="00406560">
        <w:rPr>
          <w:rFonts w:ascii="Times New Roman" w:eastAsiaTheme="minorEastAsia" w:hAnsi="Times New Roman"/>
          <w:sz w:val="24"/>
          <w:szCs w:val="24"/>
        </w:rPr>
        <w:t xml:space="preserve"> (NIPAC)</w:t>
      </w:r>
    </w:p>
    <w:p w14:paraId="3DEDFC08" w14:textId="77777777" w:rsidR="00E233CD" w:rsidRPr="00406560" w:rsidRDefault="00E233CD" w:rsidP="00E233CD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139/2015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vetëqeverisjen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Vendore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>”</w:t>
      </w:r>
    </w:p>
    <w:p w14:paraId="6DEAA40F" w14:textId="77777777" w:rsidR="00E233CD" w:rsidRPr="00406560" w:rsidRDefault="00E233CD" w:rsidP="00E233CD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152/2013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Nëpunësin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Civil”</w:t>
      </w:r>
    </w:p>
    <w:p w14:paraId="5DA4B587" w14:textId="77777777" w:rsidR="00E233CD" w:rsidRPr="00406560" w:rsidRDefault="00E233CD" w:rsidP="00E233CD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VKM. 450 ,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datë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26.07.2018</w:t>
      </w:r>
    </w:p>
    <w:p w14:paraId="12D4F368" w14:textId="77777777" w:rsidR="00E233CD" w:rsidRPr="00406560" w:rsidRDefault="00E233CD" w:rsidP="00E233CD">
      <w:pPr>
        <w:numPr>
          <w:ilvl w:val="0"/>
          <w:numId w:val="25"/>
        </w:numPr>
        <w:spacing w:after="120" w:line="36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Njohuri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lidhje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me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ligjin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nr. 9131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datë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08.09. 2003 “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rregullat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e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etikës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406560">
        <w:rPr>
          <w:rFonts w:ascii="Times New Roman" w:eastAsiaTheme="minorEastAsia" w:hAnsi="Times New Roman"/>
          <w:sz w:val="24"/>
          <w:szCs w:val="24"/>
        </w:rPr>
        <w:t>në</w:t>
      </w:r>
      <w:proofErr w:type="spellEnd"/>
      <w:r w:rsidRPr="00406560">
        <w:rPr>
          <w:rFonts w:ascii="Times New Roman" w:eastAsiaTheme="minorEastAsia" w:hAnsi="Times New Roman"/>
          <w:sz w:val="24"/>
          <w:szCs w:val="24"/>
        </w:rPr>
        <w:t xml:space="preserve"> administrate”</w:t>
      </w:r>
    </w:p>
    <w:p w14:paraId="0E8A9DD3" w14:textId="77777777" w:rsidR="00E233CD" w:rsidRPr="00406560" w:rsidRDefault="00E233CD" w:rsidP="00E233CD">
      <w:pPr>
        <w:shd w:val="clear" w:color="auto" w:fill="FFFFFF"/>
        <w:spacing w:after="0"/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14:paraId="110FD16E" w14:textId="76D54E3D" w:rsidR="00E00CF9" w:rsidRDefault="00E00CF9" w:rsidP="00E00CF9">
      <w:pPr>
        <w:ind w:right="-81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6E22EA5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4E2446EF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60C2143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08F6B1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90B04CD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66C40AF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D5B47B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9E534B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92436E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1DBCEE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189CC14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50AF2FA2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BC34333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CF5E434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0406F4A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02FA3FE8" w14:textId="25538139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196435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55724879" w14:textId="77777777" w:rsidR="00E00CF9" w:rsidRDefault="006E54FF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1C5335B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B982B7B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4032E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EC983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57C8DBA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FA0A5C9" w14:textId="20F7A524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E23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33CD">
        <w:rPr>
          <w:rFonts w:ascii="Times New Roman" w:hAnsi="Times New Roman"/>
          <w:sz w:val="24"/>
          <w:szCs w:val="24"/>
        </w:rPr>
        <w:t>Bashkia</w:t>
      </w:r>
      <w:proofErr w:type="spellEnd"/>
      <w:r w:rsidR="00E23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33CD">
        <w:rPr>
          <w:rFonts w:ascii="Times New Roman" w:hAnsi="Times New Roman"/>
          <w:sz w:val="24"/>
          <w:szCs w:val="24"/>
        </w:rPr>
        <w:t>Tropojë</w:t>
      </w:r>
      <w:proofErr w:type="spellEnd"/>
      <w:r w:rsidR="00E233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B7109DA" w14:textId="77777777" w:rsidR="0057742E" w:rsidRDefault="0057742E" w:rsidP="0057742E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35D74441" w14:textId="1086316B" w:rsidR="0057742E" w:rsidRDefault="0057742E" w:rsidP="0057742E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1E62374D" w14:textId="239392EB" w:rsidR="0057742E" w:rsidRDefault="0057742E" w:rsidP="0057742E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1452F12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02662" w14:textId="77777777" w:rsidR="006E54FF" w:rsidRDefault="006E54FF" w:rsidP="00386E9F">
      <w:pPr>
        <w:spacing w:after="0" w:line="240" w:lineRule="auto"/>
      </w:pPr>
      <w:r>
        <w:separator/>
      </w:r>
    </w:p>
  </w:endnote>
  <w:endnote w:type="continuationSeparator" w:id="0">
    <w:p w14:paraId="2E1F41EF" w14:textId="77777777" w:rsidR="006E54FF" w:rsidRDefault="006E54FF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3E218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2310AD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22464" w14:textId="77777777" w:rsidR="006E54FF" w:rsidRDefault="006E54FF" w:rsidP="00386E9F">
      <w:pPr>
        <w:spacing w:after="0" w:line="240" w:lineRule="auto"/>
      </w:pPr>
      <w:r>
        <w:separator/>
      </w:r>
    </w:p>
  </w:footnote>
  <w:footnote w:type="continuationSeparator" w:id="0">
    <w:p w14:paraId="063D03F2" w14:textId="77777777" w:rsidR="006E54FF" w:rsidRDefault="006E54FF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7B12C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4B45" w14:textId="67DAB51B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B8241C"/>
    <w:multiLevelType w:val="hybridMultilevel"/>
    <w:tmpl w:val="38F8D41A"/>
    <w:lvl w:ilvl="0" w:tplc="E8DE1B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1"/>
  </w:num>
  <w:num w:numId="5">
    <w:abstractNumId w:val="10"/>
  </w:num>
  <w:num w:numId="6">
    <w:abstractNumId w:val="14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6"/>
  </w:num>
  <w:num w:numId="13">
    <w:abstractNumId w:val="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50C2D"/>
    <w:rsid w:val="00055A9A"/>
    <w:rsid w:val="00065CE7"/>
    <w:rsid w:val="00081190"/>
    <w:rsid w:val="00083B5A"/>
    <w:rsid w:val="00087974"/>
    <w:rsid w:val="000B210C"/>
    <w:rsid w:val="000D14F3"/>
    <w:rsid w:val="000D1727"/>
    <w:rsid w:val="000D18A5"/>
    <w:rsid w:val="000D3392"/>
    <w:rsid w:val="000E3367"/>
    <w:rsid w:val="000F682F"/>
    <w:rsid w:val="00112EBE"/>
    <w:rsid w:val="00116537"/>
    <w:rsid w:val="00121F5B"/>
    <w:rsid w:val="001249D6"/>
    <w:rsid w:val="001470A4"/>
    <w:rsid w:val="00147B65"/>
    <w:rsid w:val="00155C8A"/>
    <w:rsid w:val="00157269"/>
    <w:rsid w:val="0016483B"/>
    <w:rsid w:val="001719A7"/>
    <w:rsid w:val="001756BF"/>
    <w:rsid w:val="0017737D"/>
    <w:rsid w:val="00196435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03645"/>
    <w:rsid w:val="00212FE6"/>
    <w:rsid w:val="002310AD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976DE"/>
    <w:rsid w:val="002A2371"/>
    <w:rsid w:val="002B35F1"/>
    <w:rsid w:val="002B3ABC"/>
    <w:rsid w:val="002B5C39"/>
    <w:rsid w:val="002B5E1E"/>
    <w:rsid w:val="002D0A5C"/>
    <w:rsid w:val="002D18A6"/>
    <w:rsid w:val="002D362C"/>
    <w:rsid w:val="002E3693"/>
    <w:rsid w:val="002F3B1E"/>
    <w:rsid w:val="002F74E3"/>
    <w:rsid w:val="00300E6D"/>
    <w:rsid w:val="00304875"/>
    <w:rsid w:val="00305F19"/>
    <w:rsid w:val="0032261F"/>
    <w:rsid w:val="0032294B"/>
    <w:rsid w:val="003277A8"/>
    <w:rsid w:val="0034081F"/>
    <w:rsid w:val="0034285E"/>
    <w:rsid w:val="00343802"/>
    <w:rsid w:val="00354B6B"/>
    <w:rsid w:val="00366D0E"/>
    <w:rsid w:val="003739FA"/>
    <w:rsid w:val="00373BCB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406560"/>
    <w:rsid w:val="00421B2C"/>
    <w:rsid w:val="00430364"/>
    <w:rsid w:val="00432EDC"/>
    <w:rsid w:val="00440314"/>
    <w:rsid w:val="0044333F"/>
    <w:rsid w:val="00452D02"/>
    <w:rsid w:val="004558B4"/>
    <w:rsid w:val="00461090"/>
    <w:rsid w:val="00471D01"/>
    <w:rsid w:val="00472946"/>
    <w:rsid w:val="00474066"/>
    <w:rsid w:val="004A76C3"/>
    <w:rsid w:val="004D345A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24EDF"/>
    <w:rsid w:val="00543B3A"/>
    <w:rsid w:val="00556907"/>
    <w:rsid w:val="00570356"/>
    <w:rsid w:val="0057742E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3B80"/>
    <w:rsid w:val="005F5855"/>
    <w:rsid w:val="00614274"/>
    <w:rsid w:val="006146BE"/>
    <w:rsid w:val="00620223"/>
    <w:rsid w:val="0062048A"/>
    <w:rsid w:val="00623A85"/>
    <w:rsid w:val="0063241A"/>
    <w:rsid w:val="006400DE"/>
    <w:rsid w:val="00643AEA"/>
    <w:rsid w:val="00655000"/>
    <w:rsid w:val="00656427"/>
    <w:rsid w:val="00674B01"/>
    <w:rsid w:val="0068057D"/>
    <w:rsid w:val="00680F12"/>
    <w:rsid w:val="00691EC5"/>
    <w:rsid w:val="006937C4"/>
    <w:rsid w:val="00697B66"/>
    <w:rsid w:val="006A219F"/>
    <w:rsid w:val="006B301D"/>
    <w:rsid w:val="006B6673"/>
    <w:rsid w:val="006D275B"/>
    <w:rsid w:val="006E54FF"/>
    <w:rsid w:val="006E7570"/>
    <w:rsid w:val="006F23F9"/>
    <w:rsid w:val="00704181"/>
    <w:rsid w:val="00713A5D"/>
    <w:rsid w:val="007147FD"/>
    <w:rsid w:val="00720F02"/>
    <w:rsid w:val="00721805"/>
    <w:rsid w:val="00745A96"/>
    <w:rsid w:val="00753554"/>
    <w:rsid w:val="0075397B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7EB8"/>
    <w:rsid w:val="00791FF2"/>
    <w:rsid w:val="00796B90"/>
    <w:rsid w:val="007A44E7"/>
    <w:rsid w:val="007B59E4"/>
    <w:rsid w:val="007C0D27"/>
    <w:rsid w:val="007C1575"/>
    <w:rsid w:val="007D5597"/>
    <w:rsid w:val="007F63EA"/>
    <w:rsid w:val="00801F26"/>
    <w:rsid w:val="00805A8E"/>
    <w:rsid w:val="00812BFD"/>
    <w:rsid w:val="00815334"/>
    <w:rsid w:val="0081564A"/>
    <w:rsid w:val="00826E71"/>
    <w:rsid w:val="008352B4"/>
    <w:rsid w:val="0084157B"/>
    <w:rsid w:val="0084527F"/>
    <w:rsid w:val="00845E59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2030E"/>
    <w:rsid w:val="009217BE"/>
    <w:rsid w:val="00922C6D"/>
    <w:rsid w:val="0092464F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66CA7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B62A5"/>
    <w:rsid w:val="009C1311"/>
    <w:rsid w:val="009C3303"/>
    <w:rsid w:val="009C35BF"/>
    <w:rsid w:val="009D0BCA"/>
    <w:rsid w:val="009D20E4"/>
    <w:rsid w:val="009E0CBB"/>
    <w:rsid w:val="009F0056"/>
    <w:rsid w:val="009F1125"/>
    <w:rsid w:val="009F2354"/>
    <w:rsid w:val="00A024B2"/>
    <w:rsid w:val="00A10FAC"/>
    <w:rsid w:val="00A1288A"/>
    <w:rsid w:val="00A405D4"/>
    <w:rsid w:val="00A4192A"/>
    <w:rsid w:val="00A4352E"/>
    <w:rsid w:val="00A44140"/>
    <w:rsid w:val="00A63797"/>
    <w:rsid w:val="00A65542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5ED6"/>
    <w:rsid w:val="00AD7FAF"/>
    <w:rsid w:val="00AE3347"/>
    <w:rsid w:val="00AF0E8E"/>
    <w:rsid w:val="00B0431B"/>
    <w:rsid w:val="00B1546E"/>
    <w:rsid w:val="00B15F8B"/>
    <w:rsid w:val="00B214F4"/>
    <w:rsid w:val="00B217C5"/>
    <w:rsid w:val="00B235AF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9223C"/>
    <w:rsid w:val="00BA03F3"/>
    <w:rsid w:val="00BA3775"/>
    <w:rsid w:val="00BA41CD"/>
    <w:rsid w:val="00BC33B6"/>
    <w:rsid w:val="00BE49FF"/>
    <w:rsid w:val="00C043B6"/>
    <w:rsid w:val="00C10C3D"/>
    <w:rsid w:val="00C226EA"/>
    <w:rsid w:val="00C2746E"/>
    <w:rsid w:val="00C34416"/>
    <w:rsid w:val="00C41E38"/>
    <w:rsid w:val="00C53D87"/>
    <w:rsid w:val="00C549FA"/>
    <w:rsid w:val="00C609F5"/>
    <w:rsid w:val="00C616B0"/>
    <w:rsid w:val="00C63E96"/>
    <w:rsid w:val="00C67DC1"/>
    <w:rsid w:val="00C7076B"/>
    <w:rsid w:val="00C73EFA"/>
    <w:rsid w:val="00C8768C"/>
    <w:rsid w:val="00C9727D"/>
    <w:rsid w:val="00CA3A94"/>
    <w:rsid w:val="00CA3BB6"/>
    <w:rsid w:val="00CA76D1"/>
    <w:rsid w:val="00CB48EB"/>
    <w:rsid w:val="00CC1618"/>
    <w:rsid w:val="00CD008E"/>
    <w:rsid w:val="00CF0946"/>
    <w:rsid w:val="00D009AC"/>
    <w:rsid w:val="00D206F3"/>
    <w:rsid w:val="00D24DD1"/>
    <w:rsid w:val="00D34B34"/>
    <w:rsid w:val="00D40867"/>
    <w:rsid w:val="00D42E07"/>
    <w:rsid w:val="00D443FA"/>
    <w:rsid w:val="00D45881"/>
    <w:rsid w:val="00D458FB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7789"/>
    <w:rsid w:val="00DC6A7D"/>
    <w:rsid w:val="00DD0BF1"/>
    <w:rsid w:val="00DD44AC"/>
    <w:rsid w:val="00DE1B8E"/>
    <w:rsid w:val="00E00CF9"/>
    <w:rsid w:val="00E1133C"/>
    <w:rsid w:val="00E12463"/>
    <w:rsid w:val="00E15374"/>
    <w:rsid w:val="00E158F4"/>
    <w:rsid w:val="00E233CD"/>
    <w:rsid w:val="00E24A82"/>
    <w:rsid w:val="00E276AF"/>
    <w:rsid w:val="00E3553E"/>
    <w:rsid w:val="00E73D61"/>
    <w:rsid w:val="00E86089"/>
    <w:rsid w:val="00E96B06"/>
    <w:rsid w:val="00EC5713"/>
    <w:rsid w:val="00EC7EC2"/>
    <w:rsid w:val="00ED1568"/>
    <w:rsid w:val="00ED3847"/>
    <w:rsid w:val="00EE20B2"/>
    <w:rsid w:val="00EE5850"/>
    <w:rsid w:val="00EE79AC"/>
    <w:rsid w:val="00EF02F4"/>
    <w:rsid w:val="00EF29D9"/>
    <w:rsid w:val="00F320CD"/>
    <w:rsid w:val="00F43E71"/>
    <w:rsid w:val="00F53049"/>
    <w:rsid w:val="00F53657"/>
    <w:rsid w:val="00F56A2F"/>
    <w:rsid w:val="00F57586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B324E"/>
    <w:rsid w:val="00FC3190"/>
    <w:rsid w:val="00FC6DFC"/>
    <w:rsid w:val="00FD30AE"/>
    <w:rsid w:val="00FD6A2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DF75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2022-06-07T07:30:00Z</dcterms:created>
  <dcterms:modified xsi:type="dcterms:W3CDTF">2023-11-10T07:56:00Z</dcterms:modified>
</cp:coreProperties>
</file>